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7B8" w:rsidRPr="00332AC9" w:rsidRDefault="007807B8" w:rsidP="00C27CE4">
      <w:pPr>
        <w:rPr>
          <w:lang w:val="ru-RU"/>
        </w:rPr>
      </w:pPr>
    </w:p>
    <w:p w:rsidR="007807B8" w:rsidRDefault="007807B8" w:rsidP="00C27CE4">
      <w:pPr>
        <w:framePr w:hSpace="141" w:wrap="around" w:vAnchor="text" w:hAnchor="page" w:x="6016" w:y="1"/>
        <w:rPr>
          <w:noProof/>
        </w:rPr>
      </w:pPr>
      <w:r w:rsidRPr="00490ED0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7807B8" w:rsidRDefault="007807B8" w:rsidP="00C27CE4">
      <w:pPr>
        <w:jc w:val="center"/>
        <w:rPr>
          <w:rFonts w:cs="Tahoma"/>
          <w:b/>
          <w:sz w:val="28"/>
          <w:szCs w:val="28"/>
        </w:rPr>
      </w:pPr>
    </w:p>
    <w:p w:rsidR="007807B8" w:rsidRDefault="007807B8" w:rsidP="00C27CE4">
      <w:pPr>
        <w:jc w:val="center"/>
        <w:rPr>
          <w:rFonts w:cs="Tahoma"/>
          <w:b/>
          <w:sz w:val="28"/>
          <w:szCs w:val="28"/>
        </w:rPr>
      </w:pPr>
    </w:p>
    <w:p w:rsidR="007807B8" w:rsidRDefault="007807B8" w:rsidP="00C27CE4">
      <w:pPr>
        <w:jc w:val="center"/>
        <w:rPr>
          <w:rFonts w:cs="Tahoma"/>
          <w:b/>
          <w:sz w:val="28"/>
          <w:szCs w:val="28"/>
        </w:rPr>
      </w:pPr>
    </w:p>
    <w:p w:rsidR="007807B8" w:rsidRDefault="007807B8" w:rsidP="00C27CE4">
      <w:pPr>
        <w:jc w:val="center"/>
        <w:rPr>
          <w:rFonts w:cs="Tahoma"/>
          <w:b/>
          <w:sz w:val="28"/>
          <w:szCs w:val="28"/>
        </w:rPr>
      </w:pPr>
    </w:p>
    <w:p w:rsidR="007807B8" w:rsidRDefault="007807B8" w:rsidP="00C27CE4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7807B8" w:rsidRDefault="007807B8" w:rsidP="00C27CE4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7807B8" w:rsidRDefault="007807B8" w:rsidP="00C27CE4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7807B8" w:rsidRPr="0039378D" w:rsidRDefault="007807B8" w:rsidP="00C27CE4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7807B8" w:rsidRDefault="007807B8" w:rsidP="00C27CE4"/>
    <w:p w:rsidR="007807B8" w:rsidRPr="0039378D" w:rsidRDefault="007807B8" w:rsidP="00C27CE4">
      <w:pPr>
        <w:rPr>
          <w:sz w:val="28"/>
          <w:szCs w:val="28"/>
        </w:rPr>
      </w:pPr>
      <w:r>
        <w:rPr>
          <w:sz w:val="28"/>
          <w:szCs w:val="28"/>
        </w:rPr>
        <w:t xml:space="preserve">20  жовтня  </w:t>
      </w:r>
      <w:r w:rsidRPr="0039378D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</w:rPr>
        <w:t xml:space="preserve"> 279 -</w:t>
      </w:r>
      <w:r w:rsidRPr="0039378D">
        <w:rPr>
          <w:sz w:val="28"/>
          <w:szCs w:val="28"/>
        </w:rPr>
        <w:t xml:space="preserve">к </w:t>
      </w:r>
    </w:p>
    <w:p w:rsidR="007807B8" w:rsidRPr="0039378D" w:rsidRDefault="007807B8" w:rsidP="00C27CE4">
      <w:pPr>
        <w:rPr>
          <w:b/>
        </w:rPr>
      </w:pPr>
    </w:p>
    <w:p w:rsidR="007807B8" w:rsidRDefault="007807B8" w:rsidP="00FA29C8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частини щорічноїосновної</w:t>
      </w:r>
    </w:p>
    <w:p w:rsidR="007807B8" w:rsidRPr="005B6AF9" w:rsidRDefault="007807B8" w:rsidP="00FA29C8">
      <w:pPr>
        <w:jc w:val="center"/>
        <w:rPr>
          <w:b/>
          <w:sz w:val="28"/>
        </w:rPr>
      </w:pPr>
      <w:r>
        <w:rPr>
          <w:b/>
          <w:sz w:val="28"/>
        </w:rPr>
        <w:t>відпустки ЧЕБАН Олені</w:t>
      </w:r>
    </w:p>
    <w:p w:rsidR="007807B8" w:rsidRDefault="007807B8" w:rsidP="00C27CE4">
      <w:pPr>
        <w:jc w:val="center"/>
        <w:rPr>
          <w:sz w:val="28"/>
        </w:rPr>
      </w:pPr>
    </w:p>
    <w:p w:rsidR="007807B8" w:rsidRPr="001B36F7" w:rsidRDefault="007807B8" w:rsidP="00C27CE4">
      <w:pPr>
        <w:pStyle w:val="BodyText"/>
        <w:ind w:firstLine="708"/>
        <w:jc w:val="both"/>
        <w:rPr>
          <w:sz w:val="28"/>
          <w:szCs w:val="28"/>
        </w:rPr>
      </w:pPr>
      <w:r w:rsidRPr="00BE072F">
        <w:rPr>
          <w:sz w:val="28"/>
          <w:szCs w:val="28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</w:t>
      </w:r>
      <w:r>
        <w:rPr>
          <w:sz w:val="28"/>
          <w:szCs w:val="28"/>
        </w:rPr>
        <w:t xml:space="preserve"> 6, 12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заявуЧебан О.С.:</w:t>
      </w:r>
    </w:p>
    <w:p w:rsidR="007807B8" w:rsidRDefault="007807B8" w:rsidP="00C27CE4">
      <w:pPr>
        <w:pStyle w:val="BodyTextIndent2"/>
        <w:spacing w:line="240" w:lineRule="auto"/>
        <w:ind w:firstLine="708"/>
        <w:jc w:val="both"/>
      </w:pPr>
      <w:r w:rsidRPr="001B36F7">
        <w:t xml:space="preserve">1. </w:t>
      </w:r>
      <w:r>
        <w:t xml:space="preserve">НАДАТИ   ЧЕБАН Олені Степанівні,  начальнику служби у справах дітей Арцизької міської ради,  частину щорічної основної відпустки тривалістю </w:t>
      </w:r>
      <w:r w:rsidRPr="00F11572">
        <w:rPr>
          <w:highlight w:val="black"/>
        </w:rPr>
        <w:t>14 календарних днівз 25 жовтня  2021 року по 07 листопада 2021 року включно,  за період роботи з 01 березня 2021 року по 28 лютого 2022 року.</w:t>
      </w:r>
      <w:r>
        <w:t xml:space="preserve"> </w:t>
      </w:r>
    </w:p>
    <w:p w:rsidR="007807B8" w:rsidRDefault="007807B8" w:rsidP="00C27CE4">
      <w:pPr>
        <w:pStyle w:val="BodyTextIndent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ЧЕБАН Олені Степанівні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7807B8" w:rsidRPr="00224840" w:rsidRDefault="007807B8" w:rsidP="001E2908">
      <w:pPr>
        <w:pStyle w:val="BodyText"/>
        <w:spacing w:after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24840">
        <w:rPr>
          <w:sz w:val="28"/>
          <w:szCs w:val="28"/>
        </w:rPr>
        <w:t>.</w:t>
      </w:r>
      <w:r>
        <w:rPr>
          <w:sz w:val="28"/>
          <w:szCs w:val="28"/>
        </w:rPr>
        <w:t>На період відпустки  ЧЕБАН Олени Степанівни  п</w:t>
      </w:r>
      <w:r w:rsidRPr="00224840">
        <w:rPr>
          <w:sz w:val="28"/>
          <w:szCs w:val="28"/>
        </w:rPr>
        <w:t xml:space="preserve">окласти </w:t>
      </w:r>
      <w:r>
        <w:rPr>
          <w:sz w:val="28"/>
          <w:szCs w:val="28"/>
        </w:rPr>
        <w:t>виконання обов’язківначальникаслужби у справах дітей Арцизької міської ради на КАШУБУ Ольгу Іванівну, провідного</w:t>
      </w:r>
      <w:bookmarkStart w:id="0" w:name="_GoBack"/>
      <w:bookmarkEnd w:id="0"/>
      <w:r>
        <w:rPr>
          <w:sz w:val="28"/>
          <w:szCs w:val="28"/>
        </w:rPr>
        <w:t xml:space="preserve"> спеціаліста служби у справах дітей.</w:t>
      </w:r>
    </w:p>
    <w:p w:rsidR="007807B8" w:rsidRPr="005B6AF9" w:rsidRDefault="007807B8" w:rsidP="00C27CE4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B6AF9">
        <w:rPr>
          <w:sz w:val="28"/>
          <w:szCs w:val="28"/>
        </w:rPr>
        <w:t>. Відділу бухгалтерського</w:t>
      </w:r>
      <w:r>
        <w:rPr>
          <w:sz w:val="28"/>
          <w:szCs w:val="28"/>
        </w:rPr>
        <w:t xml:space="preserve"> обліку, звітності та фінансово </w:t>
      </w:r>
      <w:r w:rsidRPr="005B6AF9">
        <w:rPr>
          <w:sz w:val="28"/>
          <w:szCs w:val="28"/>
        </w:rPr>
        <w:t>господарського забезпечення Арцизької міської ради зробити відповідні розрахунки.</w:t>
      </w:r>
    </w:p>
    <w:p w:rsidR="007807B8" w:rsidRDefault="007807B8" w:rsidP="00C27CE4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39378D">
        <w:rPr>
          <w:sz w:val="28"/>
          <w:szCs w:val="28"/>
        </w:rPr>
        <w:t xml:space="preserve">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міської ради  Малєва О.М.</w:t>
      </w:r>
    </w:p>
    <w:p w:rsidR="007807B8" w:rsidRDefault="007807B8" w:rsidP="00C27CE4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Чебан О.С.від  11 жовтня  2021 року.</w:t>
      </w:r>
    </w:p>
    <w:p w:rsidR="007807B8" w:rsidRDefault="007807B8" w:rsidP="00C27CE4">
      <w:pPr>
        <w:pStyle w:val="Heading2"/>
      </w:pPr>
    </w:p>
    <w:p w:rsidR="007807B8" w:rsidRPr="000917CC" w:rsidRDefault="007807B8" w:rsidP="00C27CE4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7807B8" w:rsidRDefault="007807B8" w:rsidP="00C27CE4">
      <w:pPr>
        <w:pStyle w:val="Heading2"/>
      </w:pPr>
    </w:p>
    <w:p w:rsidR="007807B8" w:rsidRDefault="007807B8" w:rsidP="00C27CE4">
      <w:pPr>
        <w:pStyle w:val="Heading2"/>
      </w:pPr>
      <w:r>
        <w:t>З розпорядженням ознайомлена</w:t>
      </w:r>
      <w:r>
        <w:tab/>
        <w:t xml:space="preserve">                    Олена  ЧЕБАН </w:t>
      </w:r>
    </w:p>
    <w:p w:rsidR="007807B8" w:rsidRPr="002D6B80" w:rsidRDefault="007807B8" w:rsidP="00C27CE4">
      <w:pPr>
        <w:rPr>
          <w:u w:val="single"/>
        </w:rPr>
      </w:pPr>
    </w:p>
    <w:p w:rsidR="007807B8" w:rsidRDefault="007807B8" w:rsidP="00C27CE4"/>
    <w:p w:rsidR="007807B8" w:rsidRDefault="007807B8" w:rsidP="00C27CE4"/>
    <w:p w:rsidR="007807B8" w:rsidRDefault="007807B8" w:rsidP="00C27CE4"/>
    <w:p w:rsidR="007807B8" w:rsidRPr="00E96A52" w:rsidRDefault="007807B8" w:rsidP="00C27CE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7807B8" w:rsidRPr="00E96A52" w:rsidRDefault="007807B8" w:rsidP="00C27CE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20 жовтня 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279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7807B8" w:rsidRDefault="007807B8" w:rsidP="00C27CE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807B8" w:rsidRPr="000A696E" w:rsidRDefault="007807B8" w:rsidP="00C27CE4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частини щорічної основної відпустки ЧЕБАН Олені</w:t>
      </w:r>
    </w:p>
    <w:p w:rsidR="007807B8" w:rsidRPr="00A84420" w:rsidRDefault="007807B8" w:rsidP="00C27CE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807B8" w:rsidRPr="00CF77D5" w:rsidRDefault="007807B8" w:rsidP="00C27CE4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7807B8" w:rsidRPr="00E05F39" w:rsidRDefault="007807B8" w:rsidP="00C27CE4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7807B8" w:rsidRPr="00E05F39" w:rsidRDefault="007807B8" w:rsidP="00C27CE4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Оксана Стоянова</w:t>
      </w:r>
    </w:p>
    <w:p w:rsidR="007807B8" w:rsidRPr="00E05F39" w:rsidRDefault="007807B8" w:rsidP="00C27CE4">
      <w:pPr>
        <w:rPr>
          <w:b/>
          <w:sz w:val="28"/>
          <w:szCs w:val="28"/>
        </w:rPr>
      </w:pPr>
    </w:p>
    <w:p w:rsidR="007807B8" w:rsidRDefault="007807B8" w:rsidP="00C27CE4">
      <w:pPr>
        <w:rPr>
          <w:sz w:val="28"/>
          <w:szCs w:val="28"/>
        </w:rPr>
      </w:pPr>
    </w:p>
    <w:p w:rsidR="007807B8" w:rsidRPr="00E05F39" w:rsidRDefault="007807B8" w:rsidP="00C27CE4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7807B8" w:rsidRPr="00E05F39" w:rsidRDefault="007807B8" w:rsidP="00C27CE4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Анастасія Станкова</w:t>
      </w:r>
    </w:p>
    <w:p w:rsidR="007807B8" w:rsidRDefault="007807B8" w:rsidP="00C27CE4">
      <w:pPr>
        <w:rPr>
          <w:sz w:val="28"/>
          <w:szCs w:val="28"/>
        </w:rPr>
      </w:pPr>
    </w:p>
    <w:p w:rsidR="007807B8" w:rsidRPr="00F50265" w:rsidRDefault="007807B8" w:rsidP="00C27CE4">
      <w:pPr>
        <w:rPr>
          <w:sz w:val="28"/>
          <w:szCs w:val="28"/>
        </w:rPr>
      </w:pPr>
    </w:p>
    <w:p w:rsidR="007807B8" w:rsidRDefault="007807B8" w:rsidP="00C27CE4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 xml:space="preserve">бухгалтерського обліку, звітності та фінансово-господарського забезпечення – головний бухгалтер </w:t>
      </w:r>
    </w:p>
    <w:p w:rsidR="007807B8" w:rsidRDefault="007807B8" w:rsidP="00C27CE4">
      <w:pPr>
        <w:rPr>
          <w:sz w:val="28"/>
          <w:szCs w:val="28"/>
        </w:rPr>
      </w:pPr>
      <w:r>
        <w:rPr>
          <w:sz w:val="28"/>
          <w:szCs w:val="28"/>
        </w:rPr>
        <w:t>__________       Лариса Лабунець</w:t>
      </w:r>
    </w:p>
    <w:p w:rsidR="007807B8" w:rsidRDefault="007807B8" w:rsidP="00C27CE4"/>
    <w:p w:rsidR="007807B8" w:rsidRDefault="007807B8" w:rsidP="00C27CE4"/>
    <w:p w:rsidR="007807B8" w:rsidRDefault="007807B8" w:rsidP="00F03174">
      <w:pPr>
        <w:rPr>
          <w:sz w:val="28"/>
          <w:szCs w:val="28"/>
        </w:rPr>
      </w:pPr>
      <w:r>
        <w:rPr>
          <w:sz w:val="28"/>
          <w:szCs w:val="28"/>
        </w:rPr>
        <w:t>Начальник відділу організаційної та кадрової роботи</w:t>
      </w:r>
    </w:p>
    <w:p w:rsidR="007807B8" w:rsidRDefault="007807B8" w:rsidP="00F03174">
      <w:pPr>
        <w:rPr>
          <w:sz w:val="28"/>
          <w:szCs w:val="28"/>
        </w:rPr>
      </w:pPr>
      <w:r>
        <w:rPr>
          <w:sz w:val="28"/>
          <w:szCs w:val="28"/>
        </w:rPr>
        <w:t>__________</w:t>
      </w:r>
      <w:r>
        <w:rPr>
          <w:sz w:val="28"/>
          <w:szCs w:val="28"/>
        </w:rPr>
        <w:tab/>
        <w:t xml:space="preserve">        Інеса Стойкова</w:t>
      </w:r>
    </w:p>
    <w:p w:rsidR="007807B8" w:rsidRDefault="007807B8" w:rsidP="00F03174">
      <w:pPr>
        <w:rPr>
          <w:sz w:val="28"/>
          <w:szCs w:val="28"/>
        </w:rPr>
      </w:pPr>
    </w:p>
    <w:p w:rsidR="007807B8" w:rsidRPr="008410F0" w:rsidRDefault="007807B8" w:rsidP="00C27CE4"/>
    <w:p w:rsidR="007807B8" w:rsidRDefault="007807B8" w:rsidP="00C27CE4"/>
    <w:p w:rsidR="007807B8" w:rsidRDefault="007807B8" w:rsidP="00C27CE4"/>
    <w:p w:rsidR="007807B8" w:rsidRDefault="007807B8" w:rsidP="00C27CE4"/>
    <w:p w:rsidR="007807B8" w:rsidRDefault="007807B8" w:rsidP="00C27CE4"/>
    <w:p w:rsidR="007807B8" w:rsidRDefault="007807B8" w:rsidP="00C27CE4"/>
    <w:p w:rsidR="007807B8" w:rsidRDefault="007807B8" w:rsidP="00C27CE4"/>
    <w:p w:rsidR="007807B8" w:rsidRDefault="007807B8" w:rsidP="00C27CE4"/>
    <w:p w:rsidR="007807B8" w:rsidRDefault="007807B8" w:rsidP="00C27CE4"/>
    <w:p w:rsidR="007807B8" w:rsidRDefault="007807B8" w:rsidP="00C27CE4"/>
    <w:p w:rsidR="007807B8" w:rsidRDefault="007807B8" w:rsidP="00C27CE4"/>
    <w:p w:rsidR="007807B8" w:rsidRDefault="007807B8" w:rsidP="00C27CE4"/>
    <w:p w:rsidR="007807B8" w:rsidRDefault="007807B8" w:rsidP="00C27CE4"/>
    <w:p w:rsidR="007807B8" w:rsidRDefault="007807B8" w:rsidP="00C27CE4"/>
    <w:p w:rsidR="007807B8" w:rsidRDefault="007807B8" w:rsidP="00C27CE4"/>
    <w:p w:rsidR="007807B8" w:rsidRPr="006D7188" w:rsidRDefault="007807B8" w:rsidP="00C27CE4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</w:t>
      </w:r>
    </w:p>
    <w:p w:rsidR="007807B8" w:rsidRDefault="007807B8" w:rsidP="00C27CE4"/>
    <w:p w:rsidR="007807B8" w:rsidRDefault="007807B8" w:rsidP="00C27CE4"/>
    <w:p w:rsidR="007807B8" w:rsidRDefault="007807B8" w:rsidP="00C27CE4"/>
    <w:p w:rsidR="007807B8" w:rsidRDefault="007807B8" w:rsidP="00C27CE4"/>
    <w:p w:rsidR="007807B8" w:rsidRDefault="007807B8" w:rsidP="00C27CE4"/>
    <w:p w:rsidR="007807B8" w:rsidRDefault="007807B8" w:rsidP="00C27CE4"/>
    <w:p w:rsidR="007807B8" w:rsidRDefault="007807B8" w:rsidP="00C27CE4"/>
    <w:p w:rsidR="007807B8" w:rsidRDefault="007807B8" w:rsidP="00C27CE4"/>
    <w:p w:rsidR="007807B8" w:rsidRDefault="007807B8"/>
    <w:sectPr w:rsidR="007807B8" w:rsidSect="001E2908">
      <w:pgSz w:w="11906" w:h="16838"/>
      <w:pgMar w:top="73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7CE4"/>
    <w:rsid w:val="000917CC"/>
    <w:rsid w:val="000A696E"/>
    <w:rsid w:val="001B36F7"/>
    <w:rsid w:val="001E2908"/>
    <w:rsid w:val="00224840"/>
    <w:rsid w:val="002D6B80"/>
    <w:rsid w:val="003010A8"/>
    <w:rsid w:val="00332AC9"/>
    <w:rsid w:val="0033437D"/>
    <w:rsid w:val="00357583"/>
    <w:rsid w:val="0039378D"/>
    <w:rsid w:val="00490ED0"/>
    <w:rsid w:val="005A67BF"/>
    <w:rsid w:val="005B6AF9"/>
    <w:rsid w:val="005E4AE2"/>
    <w:rsid w:val="006D7188"/>
    <w:rsid w:val="007735AB"/>
    <w:rsid w:val="007807B8"/>
    <w:rsid w:val="008410F0"/>
    <w:rsid w:val="00A84420"/>
    <w:rsid w:val="00BE072F"/>
    <w:rsid w:val="00C27CE4"/>
    <w:rsid w:val="00C32B57"/>
    <w:rsid w:val="00C35577"/>
    <w:rsid w:val="00C37068"/>
    <w:rsid w:val="00CF77D5"/>
    <w:rsid w:val="00E05F39"/>
    <w:rsid w:val="00E96A52"/>
    <w:rsid w:val="00F03174"/>
    <w:rsid w:val="00F11572"/>
    <w:rsid w:val="00F50265"/>
    <w:rsid w:val="00F7437D"/>
    <w:rsid w:val="00FA2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E4"/>
    <w:rPr>
      <w:rFonts w:ascii="Times New Roman" w:eastAsia="Times New Roman" w:hAnsi="Times New Roman"/>
      <w:sz w:val="20"/>
      <w:szCs w:val="20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27CE4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27CE4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C27CE4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27CE4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C27CE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C27CE4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C27CE4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C27CE4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C27CE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27CE4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27C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7CE4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2</Pages>
  <Words>359</Words>
  <Characters>2052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6</cp:revision>
  <cp:lastPrinted>2021-10-20T08:47:00Z</cp:lastPrinted>
  <dcterms:created xsi:type="dcterms:W3CDTF">2021-10-18T11:58:00Z</dcterms:created>
  <dcterms:modified xsi:type="dcterms:W3CDTF">2022-01-12T08:15:00Z</dcterms:modified>
</cp:coreProperties>
</file>